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D86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60" w:lineRule="exact"/>
        <w:jc w:val="center"/>
        <w:textAlignment w:val="auto"/>
        <w:rPr>
          <w:rFonts w:hint="eastAsia" w:ascii="黑体" w:hAnsi="黑体" w:eastAsia="黑体" w:cs="黑体"/>
          <w:b/>
          <w:bCs w:val="0"/>
          <w:sz w:val="44"/>
          <w:szCs w:val="44"/>
          <w:lang w:eastAsia="zh-CN"/>
        </w:rPr>
      </w:pPr>
    </w:p>
    <w:p w14:paraId="42099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60" w:lineRule="exact"/>
        <w:jc w:val="center"/>
        <w:textAlignment w:val="auto"/>
        <w:rPr>
          <w:rFonts w:hint="eastAsia" w:ascii="黑体" w:hAnsi="黑体" w:eastAsia="黑体" w:cs="黑体"/>
          <w:b/>
          <w:bCs w:val="0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 w:val="0"/>
          <w:sz w:val="44"/>
          <w:szCs w:val="44"/>
          <w:lang w:eastAsia="zh-CN"/>
        </w:rPr>
        <w:t>平顶山植得口腔医院有限公司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60" w:lineRule="exact"/>
        <w:jc w:val="center"/>
        <w:textAlignment w:val="auto"/>
        <w:rPr>
          <w:rFonts w:hint="eastAsia" w:ascii="黑体" w:hAnsi="黑体" w:eastAsia="黑体" w:cs="黑体"/>
          <w:b/>
          <w:bCs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 w:val="0"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平顶山植得口腔医院有限公司</w:t>
      </w:r>
    </w:p>
    <w:p w14:paraId="481336B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植得品牌创立于2011年，是全国布局、规模化运营的口腔医疗机构，坚持医疗技术和患者体验双轮驱动发展战略，深耕口腔健康产业。2016年郑州植得口腔医院成立，是一家以种植牙为诊疗特色，集种植、正畸、综合、儿牙等多个科室为一体的专业二级口腔专科医院。历经13年成长，现已发展为以郑州植得口腔医院为核心，覆盖深圳、郑州、驻马店、信阳、焦作、许昌、南阳、新乡、安阳、汝南、平顶山、洛阳等地市的15城28院区的医疗科技连锁机构。平顶山分院拥有面积2000余平方米，目前正在招募中。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 xml:space="preserve">   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私企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口腔医疗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BCF3F4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张经理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 w:val="0"/>
          <w:bCs/>
          <w:color w:val="auto"/>
          <w:sz w:val="32"/>
          <w:szCs w:val="32"/>
          <w:u w:val="none"/>
          <w:lang w:val="en-US" w:eastAsia="zh-CN"/>
        </w:rPr>
        <w:t>19939351606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2507792204@qq.com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1F168E92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  <w:u w:val="none"/>
        </w:rPr>
        <w:t>1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口腔医生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，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7000/月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拥有口腔执业证和资格证，具有3年以上口腔工作经验，具有规范娴熟的医疗技术和较强的医患沟通能力，具有良好的服务意识和长期发展的心态；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3ABF0E28"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  <w:u w:val="none"/>
        </w:rPr>
        <w:t>2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口腔护士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岗位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2500/月，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条件： 正规护理院校毕业，护理专业大专及以上学历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，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持有护士执业资格证，可注册、变更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，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职业形象佳，亲和力强，具有较强沟通、应变能力及服务意识；</w:t>
      </w:r>
    </w:p>
    <w:p w14:paraId="4E04D278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  <w:u w:val="none"/>
        </w:rPr>
        <w:t>3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门店店长/店员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5000元/月，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条件： 男女不限，专业不限，20-45岁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，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有销售服务经验优先，学习能力强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，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乐观积极吃苦耐劳，具备较强的抗压能力。         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相关福利</w:t>
      </w:r>
      <w:r>
        <w:rPr>
          <w:rFonts w:hint="eastAsia" w:ascii="华文中宋" w:hAnsi="华文中宋" w:eastAsia="华文中宋"/>
          <w:b/>
          <w:sz w:val="28"/>
          <w:szCs w:val="28"/>
        </w:rPr>
        <w:t>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五险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+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绩效奖金</w:t>
      </w:r>
    </w:p>
    <w:p w14:paraId="67597024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>带薪年假</w:t>
      </w:r>
    </w:p>
    <w:p w14:paraId="27F2371E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节日福利、弹性工作 </w:t>
      </w:r>
    </w:p>
    <w:p w14:paraId="4C3CBB5A">
      <w:pPr>
        <w:numPr>
          <w:ilvl w:val="0"/>
          <w:numId w:val="1"/>
        </w:numPr>
        <w:ind w:left="1682" w:leftChars="0" w:hanging="1682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工作地点：平顶山新华区体育路与矿工路交叉口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0D14158"/>
    <w:rsid w:val="419B0120"/>
    <w:rsid w:val="434D53A5"/>
    <w:rsid w:val="47A85E9F"/>
    <w:rsid w:val="4A094BC7"/>
    <w:rsid w:val="4B972761"/>
    <w:rsid w:val="4F421746"/>
    <w:rsid w:val="537C75C9"/>
    <w:rsid w:val="548250F0"/>
    <w:rsid w:val="55C83F55"/>
    <w:rsid w:val="58DB6CD4"/>
    <w:rsid w:val="5C2E401B"/>
    <w:rsid w:val="5E7B6072"/>
    <w:rsid w:val="67137642"/>
    <w:rsid w:val="694C29AA"/>
    <w:rsid w:val="6A9264D1"/>
    <w:rsid w:val="6D066BB0"/>
    <w:rsid w:val="6D535020"/>
    <w:rsid w:val="6E8D1AC5"/>
    <w:rsid w:val="71466CD7"/>
    <w:rsid w:val="78B31C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610</Words>
  <Characters>666</Characters>
  <Lines>0</Lines>
  <Paragraphs>0</Paragraphs>
  <TotalTime>19</TotalTime>
  <ScaleCrop>false</ScaleCrop>
  <LinksUpToDate>false</LinksUpToDate>
  <CharactersWithSpaces>786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2026-01-26T02:55:11Z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